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05511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03A1554">
      <w:pPr>
        <w:rPr>
          <w:rFonts w:hint="eastAsia"/>
          <w:sz w:val="52"/>
          <w:szCs w:val="32"/>
          <w:lang w:val="en-US" w:eastAsia="zh-CN"/>
        </w:rPr>
      </w:pPr>
    </w:p>
    <w:p w14:paraId="75772B7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北京市大兴区黄村镇武装部科室</w:t>
      </w:r>
    </w:p>
    <w:p w14:paraId="7AED07F0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民兵装备</w:t>
      </w:r>
      <w:r>
        <w:rPr>
          <w:rFonts w:hint="eastAsia"/>
          <w:sz w:val="32"/>
          <w:szCs w:val="32"/>
          <w:lang w:val="en-US" w:eastAsia="zh-CN"/>
        </w:rPr>
        <w:t>绩效项目</w:t>
      </w:r>
    </w:p>
    <w:p w14:paraId="52D4CE1C">
      <w:pPr>
        <w:rPr>
          <w:rFonts w:hint="eastAsia"/>
          <w:sz w:val="32"/>
          <w:szCs w:val="32"/>
          <w:lang w:val="en-US" w:eastAsia="zh-CN"/>
        </w:rPr>
      </w:pPr>
    </w:p>
    <w:p w14:paraId="5510A048">
      <w:pPr>
        <w:rPr>
          <w:rFonts w:hint="eastAsia"/>
          <w:sz w:val="32"/>
          <w:szCs w:val="32"/>
          <w:lang w:val="en-US" w:eastAsia="zh-CN"/>
        </w:rPr>
      </w:pPr>
    </w:p>
    <w:p w14:paraId="72439827">
      <w:pPr>
        <w:rPr>
          <w:rFonts w:hint="eastAsia"/>
          <w:sz w:val="32"/>
          <w:szCs w:val="32"/>
          <w:lang w:val="en-US" w:eastAsia="zh-CN"/>
        </w:rPr>
      </w:pPr>
    </w:p>
    <w:p w14:paraId="61054D0F">
      <w:pPr>
        <w:rPr>
          <w:rFonts w:hint="eastAsia"/>
          <w:sz w:val="32"/>
          <w:szCs w:val="32"/>
          <w:lang w:val="en-US" w:eastAsia="zh-CN"/>
        </w:rPr>
      </w:pPr>
    </w:p>
    <w:p w14:paraId="1C6186A2">
      <w:pPr>
        <w:rPr>
          <w:rFonts w:hint="eastAsia"/>
          <w:sz w:val="32"/>
          <w:szCs w:val="32"/>
          <w:lang w:val="en-US" w:eastAsia="zh-CN"/>
        </w:rPr>
      </w:pPr>
    </w:p>
    <w:p w14:paraId="79ED6BD3"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项目申报单位（科室）：武装部</w:t>
      </w:r>
    </w:p>
    <w:p w14:paraId="15C822A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5FF0B7A9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0E05CE1F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项目申报时间：2024年7月18日</w:t>
      </w:r>
    </w:p>
    <w:p w14:paraId="1C01E1C8">
      <w:pPr>
        <w:rPr>
          <w:rFonts w:hint="eastAsia"/>
          <w:sz w:val="32"/>
          <w:szCs w:val="32"/>
          <w:lang w:val="en-US" w:eastAsia="zh-CN"/>
        </w:rPr>
      </w:pPr>
    </w:p>
    <w:p w14:paraId="2341B3FC">
      <w:pPr>
        <w:rPr>
          <w:rFonts w:hint="eastAsia"/>
          <w:sz w:val="32"/>
          <w:szCs w:val="32"/>
          <w:lang w:val="en-US" w:eastAsia="zh-CN"/>
        </w:rPr>
      </w:pPr>
    </w:p>
    <w:p w14:paraId="2C7DF082">
      <w:pPr>
        <w:rPr>
          <w:rFonts w:hint="eastAsia"/>
          <w:sz w:val="32"/>
          <w:szCs w:val="32"/>
          <w:lang w:val="en-US" w:eastAsia="zh-CN"/>
        </w:rPr>
      </w:pPr>
    </w:p>
    <w:p w14:paraId="3667D77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黄村镇武装部        </w:t>
      </w:r>
    </w:p>
    <w:p w14:paraId="1955DFA7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6CACF8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4F1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EF2F44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7543D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民兵装备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绩效</w:t>
            </w:r>
          </w:p>
        </w:tc>
      </w:tr>
      <w:tr w14:paraId="3DFA7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C6A6AF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76A620A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武装部</w:t>
            </w:r>
          </w:p>
        </w:tc>
        <w:tc>
          <w:tcPr>
            <w:tcW w:w="2052" w:type="dxa"/>
            <w:vAlign w:val="center"/>
          </w:tcPr>
          <w:p w14:paraId="16E4220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5C832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5037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A16190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754E209"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刘克成</w:t>
            </w:r>
          </w:p>
        </w:tc>
        <w:tc>
          <w:tcPr>
            <w:tcW w:w="2052" w:type="dxa"/>
            <w:vAlign w:val="center"/>
          </w:tcPr>
          <w:p w14:paraId="48E6B6C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C65AE54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69249753</w:t>
            </w:r>
          </w:p>
        </w:tc>
      </w:tr>
      <w:tr w14:paraId="7D21D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56AC8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7FB23978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 w14:paraId="03AEDBE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52B9DE8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26D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6A9CAE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0B6AC90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2" w:type="dxa"/>
            <w:vAlign w:val="center"/>
          </w:tcPr>
          <w:p w14:paraId="22049DB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5456B0C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5D9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032A9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B7A6F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423BB6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7B132AD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7BCE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A874D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185207E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A63AEB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8CA9C9D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DA2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F0FEF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E831DC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85B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BD47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76B59F8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757D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1930C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EEB9C65">
            <w:pPr>
              <w:ind w:firstLine="640" w:firstLineChars="200"/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2"/>
                <w:szCs w:val="32"/>
                <w:lang w:val="en-US" w:eastAsia="zh-CN"/>
              </w:rPr>
              <w:t>按照上级要求，我镇共编组204名基干民兵，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每年因超龄需出队，再补充新队员的情况下，需购置军需物品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32"/>
                <w:szCs w:val="32"/>
                <w:lang w:val="en-US" w:eastAsia="zh-CN"/>
              </w:rPr>
              <w:t>。目标：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32"/>
                <w:szCs w:val="32"/>
                <w:lang w:val="en-US" w:eastAsia="zh-CN"/>
              </w:rPr>
              <w:t>确保完成民兵队伍建设，保障民兵分队正常的训练，考核达标完成全年工作。</w:t>
            </w:r>
          </w:p>
        </w:tc>
      </w:tr>
    </w:tbl>
    <w:p w14:paraId="372FC645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EF0294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735610D7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武装部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3D49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4F90D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725154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3F7834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A509F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14448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4B5799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658DCC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6FA09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7979C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92331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C7FF6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091725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7CDA9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1E16E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21A8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E9AD73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基干民兵购置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作训服、训练装备</w:t>
            </w:r>
          </w:p>
        </w:tc>
        <w:tc>
          <w:tcPr>
            <w:tcW w:w="1012" w:type="dxa"/>
            <w:vAlign w:val="center"/>
          </w:tcPr>
          <w:p w14:paraId="4E3292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81EF1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CBC71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F32F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F5DD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B35A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4E11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B88D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0AC9A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838E9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B1E1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B1012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BF999C7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  <w:tr w14:paraId="5C5B8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9418D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清洗服装、作训靴等</w:t>
            </w:r>
          </w:p>
        </w:tc>
        <w:tc>
          <w:tcPr>
            <w:tcW w:w="1012" w:type="dxa"/>
            <w:vAlign w:val="center"/>
          </w:tcPr>
          <w:p w14:paraId="5CA557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9E356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E17E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66DD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E8CE7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00F9D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03C4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039AA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F96C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363B2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764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BC968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CDB5DEF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 w14:paraId="14FE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01E66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128BF9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9147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23DE1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DA2A37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0046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7942D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D4A93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60323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CFD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0CAD90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512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212D0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23D26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068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DA43F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9F727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5F92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BAE3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4C329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4D8D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56E9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6C79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1F11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45A0D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24904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C9290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638F40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89A0D8E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</w:tbl>
    <w:p w14:paraId="2862CCAB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16D3B7F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0415C79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7CFA81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57518ED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3D6AF881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36DDB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C1A444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6CE097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武装部</w:t>
            </w:r>
          </w:p>
        </w:tc>
        <w:tc>
          <w:tcPr>
            <w:tcW w:w="1992" w:type="dxa"/>
            <w:vAlign w:val="top"/>
          </w:tcPr>
          <w:p w14:paraId="6B7A70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3EF5146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202</w:t>
            </w:r>
          </w:p>
        </w:tc>
      </w:tr>
      <w:tr w14:paraId="5472D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4A53CB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ECB1D08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69249753</w:t>
            </w:r>
          </w:p>
        </w:tc>
        <w:tc>
          <w:tcPr>
            <w:tcW w:w="1992" w:type="dxa"/>
            <w:vAlign w:val="top"/>
          </w:tcPr>
          <w:p w14:paraId="23187C2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77A5B82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1FC3E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62A9AD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FA940A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E1E6EA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1ED5078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刘克成</w:t>
            </w:r>
          </w:p>
        </w:tc>
      </w:tr>
    </w:tbl>
    <w:p w14:paraId="562BED20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13EA0E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1B1B8B7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1F404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12DC53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4729A1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民兵装备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绩效</w:t>
            </w:r>
          </w:p>
        </w:tc>
      </w:tr>
      <w:tr w14:paraId="1FE69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101FC2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EA7D1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56DE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08B84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5CB5E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 w14:paraId="50AC2A23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171FEF0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392321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3BFABF2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AF90D9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72C95D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BB5FF0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F0EDB7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2F761C2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2391D41B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033F029F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54D94D8F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F3B60F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357E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09908B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67F2E36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678D119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7825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77E4ED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民兵装备项目</w:t>
            </w:r>
          </w:p>
        </w:tc>
        <w:tc>
          <w:tcPr>
            <w:tcW w:w="2841" w:type="dxa"/>
            <w:vAlign w:val="top"/>
          </w:tcPr>
          <w:p w14:paraId="4ED070C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 w14:paraId="5B0D524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37570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87294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C6C86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7D7E44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113D0BF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13DC3B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E1C99EC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DFD0868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DC633C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7A00B36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2B328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5EB692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458A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306BC769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14A2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104B92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1F6631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580385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0884E5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3670B1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63EC9C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75438DF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64A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1B661E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528F13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7431B18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5FF1680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18928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78A776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B7D90C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8DA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0D1C346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37E5C7D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FE8227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E6FC87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NDJjYTQ2MTQ0MTM4Nzc1YzE0NTdmM2FkN2I1ZTgifQ=="/>
  </w:docVars>
  <w:rsids>
    <w:rsidRoot w:val="34B53ED7"/>
    <w:rsid w:val="00044EF2"/>
    <w:rsid w:val="00133508"/>
    <w:rsid w:val="00DC44E7"/>
    <w:rsid w:val="01301DA6"/>
    <w:rsid w:val="015772A4"/>
    <w:rsid w:val="043B4C5B"/>
    <w:rsid w:val="044D7C8A"/>
    <w:rsid w:val="04F512AE"/>
    <w:rsid w:val="05A0746B"/>
    <w:rsid w:val="05B31869"/>
    <w:rsid w:val="067F4121"/>
    <w:rsid w:val="07006D25"/>
    <w:rsid w:val="07571DAC"/>
    <w:rsid w:val="09D65B51"/>
    <w:rsid w:val="0A5D4D63"/>
    <w:rsid w:val="0AA96DC2"/>
    <w:rsid w:val="0C8D626F"/>
    <w:rsid w:val="0CC25F19"/>
    <w:rsid w:val="0DE16873"/>
    <w:rsid w:val="0F5B4403"/>
    <w:rsid w:val="0F6D6729"/>
    <w:rsid w:val="10162224"/>
    <w:rsid w:val="107449B4"/>
    <w:rsid w:val="114578E6"/>
    <w:rsid w:val="116F4A33"/>
    <w:rsid w:val="12072620"/>
    <w:rsid w:val="13F73D10"/>
    <w:rsid w:val="14F11A91"/>
    <w:rsid w:val="174005CF"/>
    <w:rsid w:val="1AC47300"/>
    <w:rsid w:val="1D104A7F"/>
    <w:rsid w:val="1D646B79"/>
    <w:rsid w:val="1E8F40C9"/>
    <w:rsid w:val="1EC27FFB"/>
    <w:rsid w:val="1F38650F"/>
    <w:rsid w:val="204D7D98"/>
    <w:rsid w:val="22EC5646"/>
    <w:rsid w:val="24194B61"/>
    <w:rsid w:val="26BE554B"/>
    <w:rsid w:val="2A005E7B"/>
    <w:rsid w:val="2A1E1E90"/>
    <w:rsid w:val="2B200583"/>
    <w:rsid w:val="2CC212F2"/>
    <w:rsid w:val="2D635F72"/>
    <w:rsid w:val="2DDB69E3"/>
    <w:rsid w:val="2F471EE1"/>
    <w:rsid w:val="303D4414"/>
    <w:rsid w:val="30661B74"/>
    <w:rsid w:val="308113CB"/>
    <w:rsid w:val="32981347"/>
    <w:rsid w:val="340C3D9A"/>
    <w:rsid w:val="345A7984"/>
    <w:rsid w:val="34B53ED7"/>
    <w:rsid w:val="374C28CC"/>
    <w:rsid w:val="39550916"/>
    <w:rsid w:val="3A722681"/>
    <w:rsid w:val="3B0F67B9"/>
    <w:rsid w:val="3B491430"/>
    <w:rsid w:val="3B4C7555"/>
    <w:rsid w:val="3E1F46CA"/>
    <w:rsid w:val="3FDA2F9E"/>
    <w:rsid w:val="40262E9D"/>
    <w:rsid w:val="40E37C31"/>
    <w:rsid w:val="44242A3A"/>
    <w:rsid w:val="442F13DF"/>
    <w:rsid w:val="44417C6D"/>
    <w:rsid w:val="4A9E2E1A"/>
    <w:rsid w:val="4AEE78FE"/>
    <w:rsid w:val="4B8D7117"/>
    <w:rsid w:val="4C405054"/>
    <w:rsid w:val="4DAB5F7A"/>
    <w:rsid w:val="4DD86643"/>
    <w:rsid w:val="4F2D7C01"/>
    <w:rsid w:val="4F815F87"/>
    <w:rsid w:val="513D37C2"/>
    <w:rsid w:val="515B3813"/>
    <w:rsid w:val="518F170F"/>
    <w:rsid w:val="539F3E8B"/>
    <w:rsid w:val="54F9326F"/>
    <w:rsid w:val="5728467E"/>
    <w:rsid w:val="59467262"/>
    <w:rsid w:val="59F426DF"/>
    <w:rsid w:val="5A494B51"/>
    <w:rsid w:val="5A8738CB"/>
    <w:rsid w:val="5B554A1A"/>
    <w:rsid w:val="5B873060"/>
    <w:rsid w:val="5D6F0D52"/>
    <w:rsid w:val="5E902BF5"/>
    <w:rsid w:val="5EFF3383"/>
    <w:rsid w:val="5F9A2C5A"/>
    <w:rsid w:val="5FCC24AC"/>
    <w:rsid w:val="61137C66"/>
    <w:rsid w:val="6171498D"/>
    <w:rsid w:val="625005B0"/>
    <w:rsid w:val="6449399F"/>
    <w:rsid w:val="651C2939"/>
    <w:rsid w:val="65491EA9"/>
    <w:rsid w:val="69C266CE"/>
    <w:rsid w:val="6B4D0219"/>
    <w:rsid w:val="6B9E0655"/>
    <w:rsid w:val="6D535020"/>
    <w:rsid w:val="6F8B3742"/>
    <w:rsid w:val="71123A97"/>
    <w:rsid w:val="71567590"/>
    <w:rsid w:val="7242215A"/>
    <w:rsid w:val="746A1E3C"/>
    <w:rsid w:val="75226272"/>
    <w:rsid w:val="75371D1E"/>
    <w:rsid w:val="76C84BF7"/>
    <w:rsid w:val="7AA56A2E"/>
    <w:rsid w:val="7C8D7F4E"/>
    <w:rsid w:val="7CC77E2B"/>
    <w:rsid w:val="7E462FD2"/>
    <w:rsid w:val="7E995C83"/>
    <w:rsid w:val="7F596D35"/>
    <w:rsid w:val="7F6000C3"/>
    <w:rsid w:val="7FDF54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792</Words>
  <Characters>842</Characters>
  <Lines>0</Lines>
  <Paragraphs>0</Paragraphs>
  <TotalTime>0</TotalTime>
  <ScaleCrop>false</ScaleCrop>
  <LinksUpToDate>false</LinksUpToDate>
  <CharactersWithSpaces>956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哆唻咪角嘼</cp:lastModifiedBy>
  <cp:lastPrinted>2018-09-07T03:15:00Z</cp:lastPrinted>
  <dcterms:modified xsi:type="dcterms:W3CDTF">2024-08-26T07:15:33Z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54A5FD5811724F78A728E1F409BDF976</vt:lpwstr>
  </property>
</Properties>
</file>